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73CA0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KEMERTON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413D8C09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Gloucester.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7131FACD" w14:textId="77777777" w:rsidR="004B5FBC" w:rsidRDefault="004B5FBC" w:rsidP="004B5FBC">
      <w:pPr>
        <w:pStyle w:val="NoSpacing"/>
        <w:rPr>
          <w:rFonts w:cs="Times New Roman"/>
          <w:szCs w:val="24"/>
        </w:rPr>
      </w:pPr>
    </w:p>
    <w:p w14:paraId="256F79E5" w14:textId="77777777" w:rsidR="004B5FBC" w:rsidRDefault="004B5FBC" w:rsidP="004B5FBC">
      <w:pPr>
        <w:pStyle w:val="NoSpacing"/>
        <w:rPr>
          <w:rFonts w:cs="Times New Roman"/>
          <w:szCs w:val="24"/>
        </w:rPr>
      </w:pPr>
    </w:p>
    <w:p w14:paraId="40A3FD90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Joan(q.v.).</w:t>
      </w:r>
    </w:p>
    <w:p w14:paraId="6E436011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29C95574" w14:textId="77777777" w:rsidR="004B5FBC" w:rsidRDefault="004B5FBC" w:rsidP="004B5FBC">
      <w:pPr>
        <w:pStyle w:val="NoSpacing"/>
        <w:rPr>
          <w:rFonts w:cs="Times New Roman"/>
          <w:szCs w:val="24"/>
        </w:rPr>
      </w:pPr>
    </w:p>
    <w:p w14:paraId="2BDFFE8F" w14:textId="77777777" w:rsidR="004B5FBC" w:rsidRDefault="004B5FBC" w:rsidP="004B5FBC">
      <w:pPr>
        <w:pStyle w:val="NoSpacing"/>
        <w:rPr>
          <w:rFonts w:cs="Times New Roman"/>
          <w:szCs w:val="24"/>
        </w:rPr>
      </w:pPr>
    </w:p>
    <w:p w14:paraId="4B358F5D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Joan Gilbert(q.v.) brought a plaint of debt against them, as the executors </w:t>
      </w:r>
    </w:p>
    <w:p w14:paraId="60C9AD56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John </w:t>
      </w:r>
      <w:proofErr w:type="spellStart"/>
      <w:r>
        <w:rPr>
          <w:rFonts w:cs="Times New Roman"/>
          <w:szCs w:val="24"/>
        </w:rPr>
        <w:t>Saundres</w:t>
      </w:r>
      <w:proofErr w:type="spellEnd"/>
      <w:r>
        <w:rPr>
          <w:rFonts w:cs="Times New Roman"/>
          <w:szCs w:val="24"/>
        </w:rPr>
        <w:t xml:space="preserve"> of Gloucester(q.v.).   (ibid.)</w:t>
      </w:r>
    </w:p>
    <w:p w14:paraId="340BB22E" w14:textId="77777777" w:rsidR="004B5FBC" w:rsidRDefault="004B5FBC" w:rsidP="004B5FBC">
      <w:pPr>
        <w:pStyle w:val="NoSpacing"/>
        <w:rPr>
          <w:rFonts w:cs="Times New Roman"/>
          <w:szCs w:val="24"/>
        </w:rPr>
      </w:pPr>
    </w:p>
    <w:p w14:paraId="3FBF64CE" w14:textId="77777777" w:rsidR="004B5FBC" w:rsidRDefault="004B5FBC" w:rsidP="004B5FBC">
      <w:pPr>
        <w:pStyle w:val="NoSpacing"/>
        <w:rPr>
          <w:rFonts w:cs="Times New Roman"/>
          <w:szCs w:val="24"/>
        </w:rPr>
      </w:pPr>
    </w:p>
    <w:p w14:paraId="2C8B015D" w14:textId="77777777" w:rsidR="004B5FBC" w:rsidRDefault="004B5FBC" w:rsidP="004B5F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768DD6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26B14" w14:textId="77777777" w:rsidR="004B5FBC" w:rsidRDefault="004B5FBC" w:rsidP="009139A6">
      <w:r>
        <w:separator/>
      </w:r>
    </w:p>
  </w:endnote>
  <w:endnote w:type="continuationSeparator" w:id="0">
    <w:p w14:paraId="58D67C5A" w14:textId="77777777" w:rsidR="004B5FBC" w:rsidRDefault="004B5F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4BC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6B4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43D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6D2AE" w14:textId="77777777" w:rsidR="004B5FBC" w:rsidRDefault="004B5FBC" w:rsidP="009139A6">
      <w:r>
        <w:separator/>
      </w:r>
    </w:p>
  </w:footnote>
  <w:footnote w:type="continuationSeparator" w:id="0">
    <w:p w14:paraId="60F6C28E" w14:textId="77777777" w:rsidR="004B5FBC" w:rsidRDefault="004B5F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53D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701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DB1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FBC"/>
    <w:rsid w:val="000666E0"/>
    <w:rsid w:val="002510B7"/>
    <w:rsid w:val="00270799"/>
    <w:rsid w:val="004B5FBC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58105"/>
  <w15:chartTrackingRefBased/>
  <w15:docId w15:val="{F1B83AD7-525C-4544-AC67-5EB585BA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5F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2024-05-19T11:17:00Z</dcterms:created>
  <dcterms:modified xsi:type="dcterms:W3CDTF">2024-05-19T11:18:00Z</dcterms:modified>
</cp:coreProperties>
</file>